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146E8" w14:textId="77777777" w:rsidR="00C75749" w:rsidRDefault="00C75749" w:rsidP="00C757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SOMER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3C19DD97" w14:textId="77777777" w:rsidR="00C75749" w:rsidRDefault="00C75749" w:rsidP="00C75749">
      <w:pPr>
        <w:pStyle w:val="NoSpacing"/>
        <w:rPr>
          <w:rFonts w:cs="Times New Roman"/>
          <w:szCs w:val="24"/>
        </w:rPr>
      </w:pPr>
    </w:p>
    <w:p w14:paraId="4756C33F" w14:textId="77777777" w:rsidR="00C75749" w:rsidRDefault="00C75749" w:rsidP="00C75749">
      <w:pPr>
        <w:pStyle w:val="NoSpacing"/>
        <w:rPr>
          <w:rFonts w:cs="Times New Roman"/>
          <w:szCs w:val="24"/>
        </w:rPr>
      </w:pPr>
    </w:p>
    <w:p w14:paraId="668D161C" w14:textId="77777777" w:rsidR="00C75749" w:rsidRDefault="00C75749" w:rsidP="00C757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into lands of Isabel </w:t>
      </w:r>
    </w:p>
    <w:p w14:paraId="4D96224A" w14:textId="77777777" w:rsidR="00C75749" w:rsidRDefault="00C75749" w:rsidP="00C757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 held in Salisbury.</w:t>
      </w:r>
    </w:p>
    <w:p w14:paraId="13AE3CDD" w14:textId="77777777" w:rsidR="00C75749" w:rsidRDefault="00C75749" w:rsidP="00C7574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E61A4CE" w14:textId="77777777" w:rsidR="00C75749" w:rsidRDefault="00C75749" w:rsidP="00C7574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p.141)</w:t>
      </w:r>
    </w:p>
    <w:p w14:paraId="22FC475B" w14:textId="77777777" w:rsidR="00C75749" w:rsidRDefault="00C75749" w:rsidP="00C75749">
      <w:pPr>
        <w:pStyle w:val="NoSpacing"/>
        <w:rPr>
          <w:rFonts w:eastAsia="Times New Roman" w:cs="Times New Roman"/>
          <w:szCs w:val="24"/>
        </w:rPr>
      </w:pPr>
    </w:p>
    <w:p w14:paraId="434A43B4" w14:textId="77777777" w:rsidR="00C75749" w:rsidRDefault="00C75749" w:rsidP="00C75749">
      <w:pPr>
        <w:pStyle w:val="NoSpacing"/>
        <w:rPr>
          <w:rFonts w:eastAsia="Times New Roman" w:cs="Times New Roman"/>
          <w:szCs w:val="24"/>
        </w:rPr>
      </w:pPr>
    </w:p>
    <w:p w14:paraId="13141B79" w14:textId="77777777" w:rsidR="00C75749" w:rsidRDefault="00C75749" w:rsidP="00C7574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October 2023</w:t>
      </w:r>
    </w:p>
    <w:p w14:paraId="07617844" w14:textId="056EA496" w:rsidR="00C75749" w:rsidRPr="00C75749" w:rsidRDefault="00C75749" w:rsidP="00C75749">
      <w:pPr>
        <w:pStyle w:val="NoSpacing"/>
        <w:rPr>
          <w:rFonts w:cs="Times New Roman"/>
          <w:szCs w:val="24"/>
        </w:rPr>
      </w:pPr>
    </w:p>
    <w:sectPr w:rsidR="00C75749" w:rsidRPr="00C7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B5B8C" w14:textId="77777777" w:rsidR="001C52B5" w:rsidRDefault="001C52B5" w:rsidP="009139A6">
      <w:r>
        <w:separator/>
      </w:r>
    </w:p>
  </w:endnote>
  <w:endnote w:type="continuationSeparator" w:id="0">
    <w:p w14:paraId="23439815" w14:textId="77777777" w:rsidR="001C52B5" w:rsidRDefault="001C52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01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228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8F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4190A" w14:textId="77777777" w:rsidR="001C52B5" w:rsidRDefault="001C52B5" w:rsidP="009139A6">
      <w:r>
        <w:separator/>
      </w:r>
    </w:p>
  </w:footnote>
  <w:footnote w:type="continuationSeparator" w:id="0">
    <w:p w14:paraId="5C30192A" w14:textId="77777777" w:rsidR="001C52B5" w:rsidRDefault="001C52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64B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87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03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2B5"/>
    <w:rsid w:val="000666E0"/>
    <w:rsid w:val="001C52B5"/>
    <w:rsid w:val="002510B7"/>
    <w:rsid w:val="002A0882"/>
    <w:rsid w:val="005C130B"/>
    <w:rsid w:val="00826F5C"/>
    <w:rsid w:val="009139A6"/>
    <w:rsid w:val="009448BB"/>
    <w:rsid w:val="00947624"/>
    <w:rsid w:val="00A3176C"/>
    <w:rsid w:val="00AE65F8"/>
    <w:rsid w:val="00BA00AB"/>
    <w:rsid w:val="00C7574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835A7"/>
  <w15:chartTrackingRefBased/>
  <w15:docId w15:val="{78F6A07A-F168-425C-A9DA-D53EADF98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27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2023-10-27T18:27:00Z</dcterms:created>
  <dcterms:modified xsi:type="dcterms:W3CDTF">2023-10-27T19:01:00Z</dcterms:modified>
</cp:coreProperties>
</file>